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DA" w:rsidRDefault="006347DA" w:rsidP="00462EF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校医院</w:t>
      </w:r>
      <w:r>
        <w:rPr>
          <w:b/>
          <w:sz w:val="32"/>
          <w:szCs w:val="32"/>
        </w:rPr>
        <w:t>2018</w:t>
      </w:r>
      <w:r>
        <w:rPr>
          <w:rFonts w:hint="eastAsia"/>
          <w:b/>
          <w:sz w:val="32"/>
          <w:szCs w:val="32"/>
        </w:rPr>
        <w:t>年寒假期间行政人员带班、值班表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980"/>
        <w:gridCol w:w="5580"/>
        <w:gridCol w:w="1620"/>
        <w:gridCol w:w="1620"/>
        <w:gridCol w:w="2340"/>
      </w:tblGrid>
      <w:tr w:rsidR="006347DA" w:rsidTr="0016096B">
        <w:trPr>
          <w:trHeight w:val="1392"/>
        </w:trPr>
        <w:tc>
          <w:tcPr>
            <w:tcW w:w="1368" w:type="dxa"/>
            <w:vAlign w:val="center"/>
          </w:tcPr>
          <w:p w:rsidR="006347DA" w:rsidRDefault="006347DA" w:rsidP="006347DA">
            <w:pPr>
              <w:spacing w:line="600" w:lineRule="auto"/>
              <w:ind w:left="31680" w:hangingChars="118" w:firstLine="3168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带班领导</w:t>
            </w:r>
          </w:p>
        </w:tc>
        <w:tc>
          <w:tcPr>
            <w:tcW w:w="1980" w:type="dxa"/>
            <w:vAlign w:val="center"/>
          </w:tcPr>
          <w:p w:rsidR="006347DA" w:rsidRDefault="006347DA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5580" w:type="dxa"/>
            <w:vAlign w:val="center"/>
          </w:tcPr>
          <w:p w:rsidR="006347DA" w:rsidRDefault="006347DA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b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1620" w:type="dxa"/>
            <w:vAlign w:val="center"/>
          </w:tcPr>
          <w:p w:rsidR="006347DA" w:rsidRDefault="006347DA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值班人员</w:t>
            </w:r>
          </w:p>
        </w:tc>
        <w:tc>
          <w:tcPr>
            <w:tcW w:w="1620" w:type="dxa"/>
            <w:vAlign w:val="center"/>
          </w:tcPr>
          <w:p w:rsidR="006347DA" w:rsidRDefault="006347DA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办公电话</w:t>
            </w:r>
          </w:p>
        </w:tc>
        <w:tc>
          <w:tcPr>
            <w:tcW w:w="2340" w:type="dxa"/>
            <w:vAlign w:val="center"/>
          </w:tcPr>
          <w:p w:rsidR="006347DA" w:rsidRDefault="006347DA">
            <w:pPr>
              <w:spacing w:line="6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</w:tr>
      <w:tr w:rsidR="006347DA" w:rsidTr="0016096B">
        <w:trPr>
          <w:trHeight w:hRule="exact" w:val="794"/>
        </w:trPr>
        <w:tc>
          <w:tcPr>
            <w:tcW w:w="1368" w:type="dxa"/>
            <w:vMerge w:val="restart"/>
            <w:vAlign w:val="center"/>
          </w:tcPr>
          <w:p w:rsidR="006347DA" w:rsidRDefault="006347DA" w:rsidP="006347DA">
            <w:pPr>
              <w:ind w:firstLineChars="100" w:firstLine="316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项红雨</w:t>
            </w: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3869023</w:t>
            </w:r>
          </w:p>
        </w:tc>
        <w:tc>
          <w:tcPr>
            <w:tcW w:w="558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24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25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162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郑燕红</w:t>
            </w:r>
          </w:p>
        </w:tc>
        <w:tc>
          <w:tcPr>
            <w:tcW w:w="1620" w:type="dxa"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3883525</w:t>
            </w:r>
          </w:p>
        </w:tc>
        <w:tc>
          <w:tcPr>
            <w:tcW w:w="234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15178523056</w:t>
            </w:r>
          </w:p>
        </w:tc>
      </w:tr>
      <w:tr w:rsidR="006347DA" w:rsidTr="0016096B">
        <w:trPr>
          <w:trHeight w:hRule="exact" w:val="776"/>
        </w:trPr>
        <w:tc>
          <w:tcPr>
            <w:tcW w:w="1368" w:type="dxa"/>
            <w:vMerge/>
            <w:vAlign w:val="center"/>
          </w:tcPr>
          <w:p w:rsidR="006347DA" w:rsidRDefault="006347DA" w:rsidP="00652CB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13855302835</w:t>
            </w:r>
          </w:p>
        </w:tc>
        <w:tc>
          <w:tcPr>
            <w:tcW w:w="5580" w:type="dxa"/>
            <w:vMerge/>
            <w:vAlign w:val="center"/>
          </w:tcPr>
          <w:p w:rsidR="006347DA" w:rsidRDefault="006347DA" w:rsidP="00652CB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徐辉红</w:t>
            </w:r>
          </w:p>
        </w:tc>
        <w:tc>
          <w:tcPr>
            <w:tcW w:w="1620" w:type="dxa"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3883525</w:t>
            </w:r>
          </w:p>
        </w:tc>
        <w:tc>
          <w:tcPr>
            <w:tcW w:w="234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13866367128</w:t>
            </w:r>
          </w:p>
        </w:tc>
      </w:tr>
      <w:tr w:rsidR="006347DA" w:rsidTr="0016096B">
        <w:trPr>
          <w:trHeight w:hRule="exact" w:val="642"/>
        </w:trPr>
        <w:tc>
          <w:tcPr>
            <w:tcW w:w="1368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段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萍</w:t>
            </w: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3869325</w:t>
            </w:r>
          </w:p>
        </w:tc>
        <w:tc>
          <w:tcPr>
            <w:tcW w:w="558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29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31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日、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2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陶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琴</w:t>
            </w:r>
          </w:p>
        </w:tc>
        <w:tc>
          <w:tcPr>
            <w:tcW w:w="1620" w:type="dxa"/>
            <w:vMerge w:val="restart"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3869325</w:t>
            </w:r>
          </w:p>
        </w:tc>
        <w:tc>
          <w:tcPr>
            <w:tcW w:w="234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15212217883</w:t>
            </w:r>
          </w:p>
        </w:tc>
      </w:tr>
      <w:tr w:rsidR="006347DA" w:rsidTr="0016096B">
        <w:trPr>
          <w:trHeight w:hRule="exact" w:val="762"/>
        </w:trPr>
        <w:tc>
          <w:tcPr>
            <w:tcW w:w="1368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13955383751</w:t>
            </w:r>
          </w:p>
        </w:tc>
        <w:tc>
          <w:tcPr>
            <w:tcW w:w="558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</w:tr>
      <w:tr w:rsidR="006347DA" w:rsidTr="0016096B">
        <w:trPr>
          <w:trHeight w:val="730"/>
        </w:trPr>
        <w:tc>
          <w:tcPr>
            <w:tcW w:w="1368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唐俊生</w:t>
            </w: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3883599</w:t>
            </w:r>
          </w:p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3869280</w:t>
            </w:r>
          </w:p>
        </w:tc>
        <w:tc>
          <w:tcPr>
            <w:tcW w:w="558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162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芮燕芳</w:t>
            </w:r>
          </w:p>
        </w:tc>
        <w:tc>
          <w:tcPr>
            <w:tcW w:w="1620" w:type="dxa"/>
            <w:vMerge w:val="restart"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3869828</w:t>
            </w:r>
          </w:p>
        </w:tc>
        <w:tc>
          <w:tcPr>
            <w:tcW w:w="234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18755350765</w:t>
            </w:r>
          </w:p>
        </w:tc>
      </w:tr>
      <w:tr w:rsidR="006347DA" w:rsidTr="0016096B">
        <w:trPr>
          <w:trHeight w:hRule="exact" w:val="580"/>
        </w:trPr>
        <w:tc>
          <w:tcPr>
            <w:tcW w:w="1368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13966038466</w:t>
            </w:r>
          </w:p>
        </w:tc>
        <w:tc>
          <w:tcPr>
            <w:tcW w:w="5580" w:type="dxa"/>
            <w:vMerge/>
            <w:vAlign w:val="center"/>
          </w:tcPr>
          <w:p w:rsidR="006347DA" w:rsidRDefault="006347DA" w:rsidP="006347DA">
            <w:pPr>
              <w:ind w:firstLineChars="200" w:firstLine="31680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</w:tr>
      <w:tr w:rsidR="006347DA" w:rsidTr="00CB61D3">
        <w:trPr>
          <w:trHeight w:hRule="exact" w:val="850"/>
        </w:trPr>
        <w:tc>
          <w:tcPr>
            <w:tcW w:w="1368" w:type="dxa"/>
            <w:vMerge w:val="restart"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王政霖</w:t>
            </w: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3937107</w:t>
            </w:r>
          </w:p>
        </w:tc>
        <w:tc>
          <w:tcPr>
            <w:tcW w:w="558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22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 xml:space="preserve">23 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 xml:space="preserve">26 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27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28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周花萍</w:t>
            </w:r>
          </w:p>
        </w:tc>
        <w:tc>
          <w:tcPr>
            <w:tcW w:w="1620" w:type="dxa"/>
            <w:vMerge w:val="restart"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3869325</w:t>
            </w:r>
          </w:p>
        </w:tc>
        <w:tc>
          <w:tcPr>
            <w:tcW w:w="2340" w:type="dxa"/>
            <w:vMerge w:val="restart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13615532025</w:t>
            </w:r>
          </w:p>
        </w:tc>
      </w:tr>
      <w:tr w:rsidR="006347DA" w:rsidTr="00CB61D3">
        <w:trPr>
          <w:trHeight w:val="757"/>
        </w:trPr>
        <w:tc>
          <w:tcPr>
            <w:tcW w:w="1368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13966008689</w:t>
            </w:r>
          </w:p>
        </w:tc>
        <w:tc>
          <w:tcPr>
            <w:tcW w:w="558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6347DA" w:rsidRDefault="006347DA" w:rsidP="006347DA">
            <w:pPr>
              <w:ind w:firstLineChars="50" w:firstLine="31680"/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  <w:vMerge/>
            <w:vAlign w:val="center"/>
          </w:tcPr>
          <w:p w:rsidR="006347DA" w:rsidRDefault="006347DA" w:rsidP="00652CB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347DA" w:rsidRDefault="006347DA" w:rsidP="00652CBA">
      <w:pPr>
        <w:rPr>
          <w:sz w:val="24"/>
          <w:szCs w:val="24"/>
        </w:rPr>
      </w:pPr>
      <w:r>
        <w:rPr>
          <w:rFonts w:hint="eastAsia"/>
          <w:sz w:val="24"/>
        </w:rPr>
        <w:t>注：</w:t>
      </w:r>
      <w:r>
        <w:rPr>
          <w:sz w:val="24"/>
        </w:rPr>
        <w:t>1</w:t>
      </w:r>
      <w:r>
        <w:rPr>
          <w:rFonts w:hint="eastAsia"/>
          <w:sz w:val="24"/>
        </w:rPr>
        <w:t>、寒假值班时间：上午</w:t>
      </w:r>
      <w:r>
        <w:rPr>
          <w:sz w:val="24"/>
        </w:rPr>
        <w:t>9:00—11:00</w:t>
      </w:r>
      <w:r>
        <w:rPr>
          <w:rFonts w:hint="eastAsia"/>
          <w:sz w:val="24"/>
        </w:rPr>
        <w:t>，下午：</w:t>
      </w:r>
      <w:r>
        <w:rPr>
          <w:sz w:val="24"/>
        </w:rPr>
        <w:t>2:00—5:00</w:t>
      </w:r>
      <w:r>
        <w:rPr>
          <w:rFonts w:hint="eastAsia"/>
          <w:sz w:val="24"/>
        </w:rPr>
        <w:t>。</w:t>
      </w:r>
    </w:p>
    <w:p w:rsidR="006347DA" w:rsidRDefault="006347DA" w:rsidP="00652CBA"/>
    <w:sectPr w:rsidR="006347DA" w:rsidSect="009547C4">
      <w:pgSz w:w="16838" w:h="11906" w:orient="landscape"/>
      <w:pgMar w:top="1474" w:right="1247" w:bottom="181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7DA" w:rsidRDefault="006347DA" w:rsidP="00AD208E">
      <w:r>
        <w:separator/>
      </w:r>
    </w:p>
  </w:endnote>
  <w:endnote w:type="continuationSeparator" w:id="0">
    <w:p w:rsidR="006347DA" w:rsidRDefault="006347DA" w:rsidP="00AD2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7DA" w:rsidRDefault="006347DA" w:rsidP="00AD208E">
      <w:r>
        <w:separator/>
      </w:r>
    </w:p>
  </w:footnote>
  <w:footnote w:type="continuationSeparator" w:id="0">
    <w:p w:rsidR="006347DA" w:rsidRDefault="006347DA" w:rsidP="00AD20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EFF"/>
    <w:rsid w:val="00012236"/>
    <w:rsid w:val="000522A4"/>
    <w:rsid w:val="000B3461"/>
    <w:rsid w:val="000D1DA4"/>
    <w:rsid w:val="001551EC"/>
    <w:rsid w:val="0016096B"/>
    <w:rsid w:val="0019396E"/>
    <w:rsid w:val="0023139B"/>
    <w:rsid w:val="0023305E"/>
    <w:rsid w:val="002733E1"/>
    <w:rsid w:val="002A308F"/>
    <w:rsid w:val="003C3634"/>
    <w:rsid w:val="003C6DD8"/>
    <w:rsid w:val="003D4291"/>
    <w:rsid w:val="00462EFF"/>
    <w:rsid w:val="004A3F3C"/>
    <w:rsid w:val="005001E0"/>
    <w:rsid w:val="005078A3"/>
    <w:rsid w:val="005C27E9"/>
    <w:rsid w:val="006347DA"/>
    <w:rsid w:val="00652CBA"/>
    <w:rsid w:val="00671E48"/>
    <w:rsid w:val="006C35FE"/>
    <w:rsid w:val="007112A5"/>
    <w:rsid w:val="00721272"/>
    <w:rsid w:val="00774379"/>
    <w:rsid w:val="00774490"/>
    <w:rsid w:val="007D1381"/>
    <w:rsid w:val="007D7A69"/>
    <w:rsid w:val="007F40F3"/>
    <w:rsid w:val="007F4B41"/>
    <w:rsid w:val="008421FA"/>
    <w:rsid w:val="008819FE"/>
    <w:rsid w:val="00894BB5"/>
    <w:rsid w:val="00904D5E"/>
    <w:rsid w:val="009462DE"/>
    <w:rsid w:val="009547C4"/>
    <w:rsid w:val="009862E1"/>
    <w:rsid w:val="009B6C7F"/>
    <w:rsid w:val="009C7009"/>
    <w:rsid w:val="00A042D4"/>
    <w:rsid w:val="00A81364"/>
    <w:rsid w:val="00A9084E"/>
    <w:rsid w:val="00AB03E4"/>
    <w:rsid w:val="00AD1318"/>
    <w:rsid w:val="00AD208E"/>
    <w:rsid w:val="00AF24CA"/>
    <w:rsid w:val="00B25C5E"/>
    <w:rsid w:val="00B438AA"/>
    <w:rsid w:val="00BB4F9A"/>
    <w:rsid w:val="00C34116"/>
    <w:rsid w:val="00C855F4"/>
    <w:rsid w:val="00C969E0"/>
    <w:rsid w:val="00CB61D3"/>
    <w:rsid w:val="00CC2CB2"/>
    <w:rsid w:val="00CE2606"/>
    <w:rsid w:val="00D04D3B"/>
    <w:rsid w:val="00D245AB"/>
    <w:rsid w:val="00D303E9"/>
    <w:rsid w:val="00D4673E"/>
    <w:rsid w:val="00DE0D40"/>
    <w:rsid w:val="00E02F34"/>
    <w:rsid w:val="00E10992"/>
    <w:rsid w:val="00E21DB0"/>
    <w:rsid w:val="00E43526"/>
    <w:rsid w:val="00E74B91"/>
    <w:rsid w:val="00E90BC0"/>
    <w:rsid w:val="00E95A8C"/>
    <w:rsid w:val="00EB1C67"/>
    <w:rsid w:val="00F4525D"/>
    <w:rsid w:val="00F6779E"/>
    <w:rsid w:val="00F91BB3"/>
    <w:rsid w:val="00F97315"/>
    <w:rsid w:val="00FC040D"/>
    <w:rsid w:val="00FC2C76"/>
    <w:rsid w:val="00FD2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EFF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973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55F4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AD2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208E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D2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208E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1</Pages>
  <Words>64</Words>
  <Characters>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校医院2017年寒假期间行政人员带班、值班表</dc:title>
  <dc:subject/>
  <dc:creator>Administrator</dc:creator>
  <cp:keywords/>
  <dc:description/>
  <cp:lastModifiedBy>Windows 用户</cp:lastModifiedBy>
  <cp:revision>22</cp:revision>
  <cp:lastPrinted>2018-01-16T08:07:00Z</cp:lastPrinted>
  <dcterms:created xsi:type="dcterms:W3CDTF">2018-01-09T07:35:00Z</dcterms:created>
  <dcterms:modified xsi:type="dcterms:W3CDTF">2018-01-16T08:16:00Z</dcterms:modified>
</cp:coreProperties>
</file>